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E4B" w:rsidRDefault="00226E4B" w:rsidP="00226E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John MOLEANGER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(fl.1425)</w:t>
      </w:r>
    </w:p>
    <w:p w:rsidR="00226E4B" w:rsidRDefault="00226E4B" w:rsidP="00226E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Order of Friars Minor of Exeter.</w:t>
      </w:r>
      <w:bookmarkStart w:id="0" w:name="_GoBack"/>
      <w:bookmarkEnd w:id="0"/>
    </w:p>
    <w:p w:rsidR="00226E4B" w:rsidRDefault="00226E4B" w:rsidP="00226E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6E4B" w:rsidRDefault="00226E4B" w:rsidP="00226E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6E4B" w:rsidRDefault="00226E4B" w:rsidP="00226E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Mar.1425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Chudleigh Parish Church, Devon,</w:t>
      </w:r>
    </w:p>
    <w:p w:rsidR="00226E4B" w:rsidRDefault="00226E4B" w:rsidP="00226E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Edmund Lacy, Bishop of Exeter(q.v.).</w:t>
      </w:r>
    </w:p>
    <w:p w:rsidR="00226E4B" w:rsidRDefault="00226E4B" w:rsidP="00226E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vol.4 pp.93-5)</w:t>
      </w:r>
    </w:p>
    <w:p w:rsidR="00226E4B" w:rsidRDefault="00226E4B" w:rsidP="00226E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6E4B" w:rsidRDefault="00226E4B" w:rsidP="00226E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6E4B" w:rsidRPr="00366B19" w:rsidRDefault="00226E4B" w:rsidP="00226E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2016</w:t>
      </w:r>
    </w:p>
    <w:p w:rsidR="006B2F86" w:rsidRPr="00226E4B" w:rsidRDefault="00226E4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226E4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E4B" w:rsidRDefault="00226E4B" w:rsidP="00E71FC3">
      <w:pPr>
        <w:spacing w:after="0" w:line="240" w:lineRule="auto"/>
      </w:pPr>
      <w:r>
        <w:separator/>
      </w:r>
    </w:p>
  </w:endnote>
  <w:endnote w:type="continuationSeparator" w:id="0">
    <w:p w:rsidR="00226E4B" w:rsidRDefault="00226E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E4B" w:rsidRDefault="00226E4B" w:rsidP="00E71FC3">
      <w:pPr>
        <w:spacing w:after="0" w:line="240" w:lineRule="auto"/>
      </w:pPr>
      <w:r>
        <w:separator/>
      </w:r>
    </w:p>
  </w:footnote>
  <w:footnote w:type="continuationSeparator" w:id="0">
    <w:p w:rsidR="00226E4B" w:rsidRDefault="00226E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E4B"/>
    <w:rsid w:val="00226E4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B11DD"/>
  <w15:chartTrackingRefBased/>
  <w15:docId w15:val="{37B22E7F-C384-45E0-8767-EFAB3BEBE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398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2016-03-05T12:28:00Z</dcterms:created>
  <dcterms:modified xsi:type="dcterms:W3CDTF">2016-03-05T19:06:00Z</dcterms:modified>
</cp:coreProperties>
</file>